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383" w:rsidRPr="00BE1851" w:rsidRDefault="00257389" w:rsidP="00CE3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jc w:val="center"/>
        <w:rPr>
          <w:rFonts w:asciiTheme="minorHAnsi" w:hAnsiTheme="minorHAnsi" w:cstheme="minorHAnsi"/>
          <w:b/>
          <w:strike/>
          <w:color w:val="00BC55"/>
          <w:sz w:val="28"/>
          <w:szCs w:val="28"/>
        </w:rPr>
      </w:pPr>
      <w:r>
        <w:rPr>
          <w:rFonts w:asciiTheme="minorHAnsi" w:hAnsiTheme="minorHAnsi" w:cstheme="minorHAnsi"/>
          <w:b/>
          <w:color w:val="00BC55"/>
          <w:sz w:val="28"/>
          <w:szCs w:val="28"/>
        </w:rPr>
        <w:t xml:space="preserve">PONUJENI </w:t>
      </w:r>
      <w:r w:rsidR="002E636C">
        <w:rPr>
          <w:rFonts w:asciiTheme="minorHAnsi" w:hAnsiTheme="minorHAnsi" w:cstheme="minorHAnsi"/>
          <w:b/>
          <w:color w:val="00BC55"/>
          <w:sz w:val="28"/>
          <w:szCs w:val="28"/>
        </w:rPr>
        <w:t>DELAV</w:t>
      </w:r>
      <w:r w:rsidR="00BE1851" w:rsidRPr="00F27110">
        <w:rPr>
          <w:rFonts w:asciiTheme="minorHAnsi" w:hAnsiTheme="minorHAnsi" w:cstheme="minorHAnsi"/>
          <w:b/>
          <w:color w:val="00BC55"/>
          <w:sz w:val="28"/>
          <w:szCs w:val="28"/>
        </w:rPr>
        <w:t>CI</w:t>
      </w:r>
    </w:p>
    <w:p w:rsidR="00BB1383" w:rsidRPr="00BB1383" w:rsidRDefault="005960DC" w:rsidP="00CE3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v postopku oddaje</w:t>
      </w:r>
      <w:r w:rsidR="007951D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BB1383" w:rsidRPr="00BB1383">
        <w:rPr>
          <w:rFonts w:asciiTheme="minorHAnsi" w:hAnsiTheme="minorHAnsi" w:cstheme="minorHAnsi"/>
          <w:b/>
          <w:color w:val="00B050"/>
          <w:sz w:val="28"/>
          <w:szCs w:val="28"/>
        </w:rPr>
        <w:t>javn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ega</w:t>
      </w:r>
      <w:r w:rsidR="00BB1383"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BB1383"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BB1383" w:rsidRPr="00BB1383" w:rsidRDefault="00BB1383" w:rsidP="00CE3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_Hlk589119"/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>DIR-ČŠ-</w:t>
      </w:r>
      <w:r w:rsidR="008811B3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D40FBA">
        <w:rPr>
          <w:rFonts w:asciiTheme="minorHAnsi" w:hAnsiTheme="minorHAnsi" w:cstheme="minorHAnsi"/>
          <w:b/>
          <w:color w:val="00B050"/>
          <w:sz w:val="28"/>
          <w:szCs w:val="28"/>
        </w:rPr>
        <w:t>04</w:t>
      </w:r>
      <w:r w:rsidR="008811B3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5E0B35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bookmarkEnd w:id="0"/>
    <w:p w:rsidR="00F27110" w:rsidRPr="008505E1" w:rsidRDefault="008505E1" w:rsidP="008505E1">
      <w:pPr>
        <w:keepNext/>
        <w:tabs>
          <w:tab w:val="left" w:pos="1716"/>
        </w:tabs>
        <w:jc w:val="center"/>
        <w:outlineLvl w:val="1"/>
        <w:rPr>
          <w:rFonts w:ascii="Calibri" w:hAnsi="Calibri" w:cs="Calibri"/>
          <w:bCs/>
          <w:i/>
          <w:color w:val="000000" w:themeColor="text1"/>
          <w:u w:val="single"/>
        </w:rPr>
      </w:pPr>
      <w:r w:rsidRPr="008505E1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u w:val="single"/>
        </w:rPr>
        <w:t xml:space="preserve">Spodnja tabela se izpolni za vse sklop/e, za katerega/e </w:t>
      </w:r>
      <w:r w:rsidR="00B54F87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u w:val="single"/>
        </w:rPr>
        <w:t xml:space="preserve">ponudnik </w:t>
      </w:r>
      <w:r w:rsidRPr="008505E1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u w:val="single"/>
        </w:rPr>
        <w:t>oddaja ponudbo.</w:t>
      </w:r>
    </w:p>
    <w:p w:rsidR="008505E1" w:rsidRDefault="008505E1" w:rsidP="008505E1">
      <w:pPr>
        <w:widowControl w:val="0"/>
        <w:spacing w:after="60"/>
        <w:outlineLvl w:val="1"/>
        <w:rPr>
          <w:rFonts w:asciiTheme="minorHAnsi" w:hAnsiTheme="minorHAnsi" w:cstheme="minorHAnsi"/>
          <w:b/>
          <w:iCs/>
          <w:sz w:val="22"/>
          <w:szCs w:val="22"/>
          <w:lang w:eastAsia="en-US"/>
        </w:rPr>
      </w:pPr>
    </w:p>
    <w:p w:rsidR="008505E1" w:rsidRPr="00304C91" w:rsidRDefault="008505E1" w:rsidP="008505E1">
      <w:pPr>
        <w:widowControl w:val="0"/>
        <w:spacing w:after="60"/>
        <w:outlineLvl w:val="1"/>
        <w:rPr>
          <w:rFonts w:asciiTheme="minorHAnsi" w:hAnsiTheme="minorHAnsi" w:cstheme="minorHAnsi"/>
          <w:b/>
          <w:iCs/>
          <w:sz w:val="22"/>
          <w:szCs w:val="22"/>
          <w:lang w:eastAsia="en-US"/>
        </w:rPr>
      </w:pPr>
      <w:r w:rsidRPr="00304C91">
        <w:rPr>
          <w:rFonts w:asciiTheme="minorHAnsi" w:hAnsiTheme="minorHAnsi" w:cstheme="minorHAnsi"/>
          <w:b/>
          <w:iCs/>
          <w:sz w:val="22"/>
          <w:szCs w:val="22"/>
          <w:lang w:eastAsia="en-US"/>
        </w:rPr>
        <w:t xml:space="preserve">OPOMBA: </w:t>
      </w:r>
    </w:p>
    <w:p w:rsidR="00D00FEF" w:rsidRPr="008505E1" w:rsidRDefault="008505E1" w:rsidP="008505E1">
      <w:pPr>
        <w:widowControl w:val="0"/>
        <w:spacing w:after="120"/>
        <w:outlineLvl w:val="1"/>
        <w:rPr>
          <w:rFonts w:asciiTheme="minorHAnsi" w:hAnsiTheme="minorHAnsi" w:cstheme="minorHAnsi"/>
          <w:bCs/>
          <w:i/>
          <w:sz w:val="22"/>
          <w:szCs w:val="22"/>
          <w:lang w:eastAsia="en-US"/>
        </w:rPr>
      </w:pPr>
      <w:r w:rsidRPr="00304C91">
        <w:rPr>
          <w:rFonts w:asciiTheme="minorHAnsi" w:hAnsiTheme="minorHAnsi" w:cstheme="minorHAnsi"/>
          <w:bCs/>
          <w:i/>
          <w:sz w:val="22"/>
          <w:szCs w:val="22"/>
          <w:lang w:eastAsia="en-US"/>
        </w:rPr>
        <w:t>M</w:t>
      </w:r>
      <w:r w:rsidRPr="00304C91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 xml:space="preserve">inimalno zahtevano število ponujenih </w:t>
      </w:r>
      <w:r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delavcev</w:t>
      </w:r>
      <w:r w:rsidRPr="00304C91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 xml:space="preserve"> je razvidno iz pogoja za sodelovanje št. 3 iz poglavja </w:t>
      </w:r>
      <w:proofErr w:type="spellStart"/>
      <w:proofErr w:type="gramStart"/>
      <w:r w:rsidRPr="00304C91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II.</w:t>
      </w:r>
      <w:proofErr w:type="gramEnd"/>
      <w:r w:rsidRPr="00304C91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>b</w:t>
      </w:r>
      <w:proofErr w:type="spellEnd"/>
      <w:r w:rsidRPr="00304C91">
        <w:rPr>
          <w:rFonts w:asciiTheme="minorHAnsi" w:hAnsiTheme="minorHAnsi" w:cstheme="minorHAnsi"/>
          <w:bCs/>
          <w:i/>
          <w:color w:val="000000" w:themeColor="text1"/>
          <w:sz w:val="22"/>
          <w:szCs w:val="22"/>
        </w:rPr>
        <w:t xml:space="preserve"> obrazca 1_Povabilo k sodelovanju.</w:t>
      </w:r>
    </w:p>
    <w:tbl>
      <w:tblPr>
        <w:tblW w:w="97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8"/>
        <w:gridCol w:w="425"/>
        <w:gridCol w:w="3118"/>
        <w:gridCol w:w="3828"/>
        <w:gridCol w:w="1275"/>
      </w:tblGrid>
      <w:tr w:rsidR="005E0B35" w:rsidRPr="008E2168" w:rsidTr="00E00C85">
        <w:trPr>
          <w:trHeight w:val="450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5E0B35" w:rsidRPr="008E2168" w:rsidRDefault="005E0B35" w:rsidP="00F72BB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gramStart"/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Enota  </w:t>
            </w:r>
            <w:proofErr w:type="gramEnd"/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ZZZS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textDirection w:val="tbLrV"/>
            <w:vAlign w:val="center"/>
            <w:hideMark/>
          </w:tcPr>
          <w:p w:rsidR="005E0B35" w:rsidRPr="008E2168" w:rsidRDefault="005E0B35" w:rsidP="00F72BB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SKLOP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5E0B35" w:rsidRPr="008E2168" w:rsidRDefault="005E0B35" w:rsidP="00F72BB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Sedež/izpostava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D7066" w:rsidRDefault="005E0B35" w:rsidP="00F72BB0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AD7066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GOSP</w:t>
            </w:r>
            <w:r w:rsidR="00E00C85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ODARSKI</w:t>
            </w:r>
            <w:r w:rsidRPr="00AD7066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SUBJEKT</w:t>
            </w:r>
          </w:p>
          <w:p w:rsidR="005E0B35" w:rsidRPr="00975BF1" w:rsidRDefault="00AD7066" w:rsidP="00F72BB0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(PONUDNIK, SOPONUDNIK, PODIZVAJALEC)</w:t>
            </w:r>
          </w:p>
          <w:p w:rsidR="005E0B35" w:rsidRPr="00B07C91" w:rsidRDefault="005E0B35" w:rsidP="00F72BB0">
            <w:pPr>
              <w:jc w:val="center"/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B07C91">
              <w:rPr>
                <w:rFonts w:asciiTheme="minorHAnsi" w:hAnsiTheme="minorHAnsi" w:cstheme="minorHAnsi"/>
                <w:b/>
                <w:i/>
                <w:iCs/>
                <w:color w:val="0070C0"/>
                <w:sz w:val="20"/>
                <w:szCs w:val="20"/>
              </w:rPr>
              <w:t>(</w:t>
            </w:r>
            <w:r w:rsidR="00B07C91" w:rsidRPr="00B07C91">
              <w:rPr>
                <w:rFonts w:asciiTheme="minorHAnsi" w:hAnsiTheme="minorHAnsi" w:cstheme="minorHAnsi"/>
                <w:b/>
                <w:i/>
                <w:iCs/>
                <w:color w:val="0070C0"/>
                <w:sz w:val="20"/>
                <w:szCs w:val="20"/>
              </w:rPr>
              <w:t xml:space="preserve">vpisati </w:t>
            </w:r>
            <w:r w:rsidRPr="00B07C91">
              <w:rPr>
                <w:rFonts w:asciiTheme="minorHAnsi" w:hAnsiTheme="minorHAnsi" w:cstheme="minorHAnsi"/>
                <w:b/>
                <w:i/>
                <w:iCs/>
                <w:color w:val="0070C0"/>
                <w:sz w:val="20"/>
                <w:szCs w:val="20"/>
              </w:rPr>
              <w:t>naziv subjekta, ki bo izvajal naročilo na lokaciji)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5E0B35" w:rsidRDefault="005E0B35" w:rsidP="002B3EEE">
            <w:pPr>
              <w:jc w:val="center"/>
              <w:rPr>
                <w:rFonts w:asciiTheme="minorHAnsi" w:hAnsiTheme="minorHAnsi" w:cstheme="minorHAnsi"/>
                <w:b/>
                <w:caps/>
                <w:color w:val="000000" w:themeColor="text1"/>
                <w:sz w:val="20"/>
                <w:szCs w:val="20"/>
              </w:rPr>
            </w:pPr>
            <w:r w:rsidRPr="00D00FEF">
              <w:rPr>
                <w:rFonts w:asciiTheme="minorHAnsi" w:hAnsiTheme="minorHAnsi" w:cstheme="minorHAnsi"/>
                <w:b/>
                <w:caps/>
                <w:color w:val="000000" w:themeColor="text1"/>
                <w:sz w:val="20"/>
                <w:szCs w:val="20"/>
              </w:rPr>
              <w:t xml:space="preserve">Število s strani tega gosp. subjekta ponujenih </w:t>
            </w:r>
            <w:r w:rsidR="00A439D6">
              <w:rPr>
                <w:rFonts w:asciiTheme="minorHAnsi" w:hAnsiTheme="minorHAnsi" w:cstheme="minorHAnsi"/>
                <w:b/>
                <w:caps/>
                <w:color w:val="000000" w:themeColor="text1"/>
                <w:sz w:val="20"/>
                <w:szCs w:val="20"/>
              </w:rPr>
              <w:t>DELAVCEV</w:t>
            </w:r>
            <w:r w:rsidRPr="00D00FEF">
              <w:rPr>
                <w:rFonts w:asciiTheme="minorHAnsi" w:hAnsiTheme="minorHAnsi" w:cstheme="minorHAnsi"/>
                <w:b/>
                <w:caps/>
                <w:color w:val="000000" w:themeColor="text1"/>
                <w:sz w:val="20"/>
                <w:szCs w:val="20"/>
              </w:rPr>
              <w:t xml:space="preserve"> za lokacijo</w:t>
            </w:r>
          </w:p>
          <w:p w:rsidR="00B07C91" w:rsidRPr="00B07C91" w:rsidRDefault="00B07C91" w:rsidP="002B3EEE">
            <w:pPr>
              <w:jc w:val="center"/>
              <w:rPr>
                <w:rFonts w:asciiTheme="minorHAnsi" w:hAnsiTheme="minorHAnsi" w:cstheme="minorHAnsi"/>
                <w:b/>
                <w:i/>
                <w:iCs/>
                <w:caps/>
                <w:color w:val="000000" w:themeColor="text1"/>
                <w:sz w:val="20"/>
                <w:szCs w:val="20"/>
              </w:rPr>
            </w:pPr>
            <w:r w:rsidRPr="00B07C91">
              <w:rPr>
                <w:rFonts w:asciiTheme="minorHAnsi" w:hAnsiTheme="minorHAnsi" w:cstheme="minorHAnsi"/>
                <w:b/>
                <w:i/>
                <w:iCs/>
                <w:caps/>
                <w:color w:val="0070C0"/>
                <w:sz w:val="20"/>
                <w:szCs w:val="20"/>
              </w:rPr>
              <w:t>(vpisati št.)</w:t>
            </w:r>
          </w:p>
        </w:tc>
      </w:tr>
      <w:tr w:rsidR="005E0B35" w:rsidRPr="008E2168" w:rsidTr="00E00C85">
        <w:trPr>
          <w:trHeight w:val="1293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5E0B35" w:rsidRPr="008E2168" w:rsidRDefault="005E0B35" w:rsidP="00F72BB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5E0B35" w:rsidRPr="008E2168" w:rsidRDefault="005E0B35" w:rsidP="00F72BB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5E0B35" w:rsidRPr="008E2168" w:rsidRDefault="005E0B35" w:rsidP="00F72BB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5E0B35" w:rsidRPr="00F95319" w:rsidRDefault="005E0B35" w:rsidP="00F72BB0">
            <w:pPr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5E0B35" w:rsidRPr="00012AE3" w:rsidRDefault="005E0B35" w:rsidP="00F72BB0">
            <w:pPr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B5A24" w:rsidRPr="008E2168" w:rsidTr="00E00C85">
        <w:trPr>
          <w:trHeight w:val="255"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A24" w:rsidRPr="008E2168" w:rsidRDefault="005B5A24" w:rsidP="00F72BB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A24" w:rsidRPr="008E2168" w:rsidRDefault="005B5A24" w:rsidP="00F72BB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A24" w:rsidRPr="008E2168" w:rsidRDefault="005B5A24" w:rsidP="00F72BB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A24" w:rsidRPr="00F95319" w:rsidRDefault="005B5A24" w:rsidP="00F72BB0">
            <w:pPr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A24" w:rsidRPr="00012AE3" w:rsidRDefault="005B5A24" w:rsidP="00F72BB0">
            <w:pPr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Celje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Celje, sedež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Gregorčičeva ulica 5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>, Celje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Laško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Slovenske Konjice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Šentjur pri Celju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Šmarje pri Jelšah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Žalec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255"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Koper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Koper</w:t>
            </w:r>
            <w:proofErr w:type="gramEnd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 sedež</w:t>
            </w: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, Martinčev trg 2, Koper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Ilirska Bistrica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Izola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Piran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Sežana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255"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Kranj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Kranj</w:t>
            </w: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, sedež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Zlato polje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2, Kranj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Jesenice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Radovljica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Škofja Loka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Tržič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255"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Krško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Krško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E41A0D">
              <w:rPr>
                <w:rFonts w:asciiTheme="minorHAnsi" w:hAnsiTheme="minorHAnsi" w:cstheme="minorHAnsi"/>
                <w:sz w:val="20"/>
                <w:szCs w:val="20"/>
              </w:rPr>
              <w:t xml:space="preserve">sedež,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Bohoričeva ulica 9, Krško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Sevnica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Brežice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37"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Ljubljana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Ljubljana</w:t>
            </w:r>
            <w:proofErr w:type="gramEnd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 sedež</w:t>
            </w: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, Miklošičeva 24, Ljubljana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Ljubljana</w:t>
            </w:r>
            <w:proofErr w:type="gramEnd"/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, Mala ulica 3, Ljubljana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Cerknica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Idrija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Vrhnika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Domžale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Grosuplje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Kamnik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Hrastnik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39D6" w:rsidRPr="00A35D65" w:rsidRDefault="00A439D6" w:rsidP="00A439D6">
            <w:r w:rsidRPr="00A35D65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Litija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39D6" w:rsidRPr="005D59FC" w:rsidRDefault="00A439D6" w:rsidP="00A439D6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Ribnica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39D6" w:rsidRPr="005D59FC" w:rsidRDefault="00A439D6" w:rsidP="00A439D6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Trbovlje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39D6" w:rsidRPr="005D59FC" w:rsidRDefault="00A439D6" w:rsidP="00A439D6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Zagorje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Kočevje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255"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05E1" w:rsidRPr="008E2168" w:rsidRDefault="008505E1" w:rsidP="008505E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  <w:lang w:eastAsia="en-US"/>
              </w:rPr>
            </w:pP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Maribor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Maribor</w:t>
            </w:r>
            <w:proofErr w:type="gramEnd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 sedež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Sodna ulica 15, Maribor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Lenart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Ormož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Ptuj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Slovenska Bistrica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255"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Murska Sobota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Murska Sobota</w:t>
            </w:r>
            <w:proofErr w:type="gramEnd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 sedež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Slovenska ulica 48, Murska Sobota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Gornja Radgona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Lendava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Ljutomer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255"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Nova Gorica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Nova Gorica</w:t>
            </w:r>
            <w:proofErr w:type="gramEnd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 sedež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Gradnikove brigade 1, Nova Gorica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Ajdovščina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Tolmin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255"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Novo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mesto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Novo mesto</w:t>
            </w:r>
            <w:proofErr w:type="gramEnd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 sedež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Prešernov trg 7, Novo mesto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Trebnje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Črnomelj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 xml:space="preserve">Izpostava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Metlika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255"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Ravne na Koroškem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5D59FC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Ravne na Koroškem</w:t>
            </w:r>
            <w:proofErr w:type="gramEnd"/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 sedež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Ob Suhi 11B, Ravne na Koroškem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Radlje ob Dravi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Slovenj Gradec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012AE3" w:rsidTr="00E00C85">
        <w:trPr>
          <w:trHeight w:val="340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Velenje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39D6" w:rsidRPr="008E2168" w:rsidTr="00E00C85">
        <w:trPr>
          <w:trHeight w:val="253"/>
        </w:trPr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Pr="005E5D2A" w:rsidRDefault="00A439D6" w:rsidP="00A439D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8E2168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439D6" w:rsidRPr="005D59FC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39D6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</w:tr>
      <w:tr w:rsidR="00A439D6" w:rsidRPr="008E2168" w:rsidTr="00E00C85">
        <w:trPr>
          <w:trHeight w:val="34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D6" w:rsidRPr="00E41A0D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Ljubljana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E41A0D" w:rsidRDefault="00A439D6" w:rsidP="00A439D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41A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9D6" w:rsidRPr="00E41A0D" w:rsidRDefault="00A439D6" w:rsidP="00A439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41A0D">
              <w:rPr>
                <w:rFonts w:asciiTheme="minorHAnsi" w:hAnsiTheme="minorHAnsi" w:cstheme="minorHAnsi"/>
                <w:sz w:val="20"/>
                <w:szCs w:val="20"/>
              </w:rPr>
              <w:t>Izpostava Trbovlje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9D6" w:rsidRPr="00E41A0D" w:rsidRDefault="00A439D6" w:rsidP="00A439D6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noProof/>
                <w:color w:val="000000" w:themeColor="text1"/>
                <w:sz w:val="20"/>
                <w:szCs w:val="20"/>
              </w:rPr>
              <w:t> </w:t>
            </w:r>
            <w:r w:rsidRPr="00E41A0D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8505E1" w:rsidRPr="004C148F" w:rsidRDefault="008505E1" w:rsidP="00F862E2">
      <w:pPr>
        <w:widowControl w:val="0"/>
        <w:outlineLvl w:val="1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bookmarkStart w:id="1" w:name="_GoBack"/>
      <w:bookmarkEnd w:id="1"/>
    </w:p>
    <w:sectPr w:rsidR="008505E1" w:rsidRPr="004C148F" w:rsidSect="00F862E2">
      <w:headerReference w:type="default" r:id="rId8"/>
      <w:footerReference w:type="default" r:id="rId9"/>
      <w:pgSz w:w="11907" w:h="16834" w:code="9"/>
      <w:pgMar w:top="1418" w:right="1021" w:bottom="1021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197D" w:rsidRDefault="00EF197D">
      <w:r>
        <w:separator/>
      </w:r>
    </w:p>
  </w:endnote>
  <w:endnote w:type="continuationSeparator" w:id="0">
    <w:p w:rsidR="00EF197D" w:rsidRDefault="00EF1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uphemia">
    <w:altName w:val="Euphemia"/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97D" w:rsidRPr="00FE26B0" w:rsidRDefault="00EF197D" w:rsidP="003D5EA7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="00BA516F">
      <w:rPr>
        <w:rFonts w:ascii="Calibri" w:hAnsi="Calibri" w:cs="Calibri"/>
        <w:sz w:val="17"/>
        <w:szCs w:val="17"/>
      </w:rPr>
      <w:tab/>
    </w:r>
    <w:r w:rsidRPr="00FE26B0">
      <w:rPr>
        <w:rFonts w:ascii="Calibri" w:hAnsi="Calibri" w:cs="Calibri"/>
        <w:sz w:val="17"/>
        <w:szCs w:val="17"/>
      </w:rPr>
      <w:t xml:space="preserve">Stran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PAGE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B652BB">
      <w:rPr>
        <w:rFonts w:ascii="Calibri" w:hAnsi="Calibri" w:cs="Calibri"/>
        <w:noProof/>
        <w:sz w:val="17"/>
        <w:szCs w:val="17"/>
      </w:rPr>
      <w:t>2</w:t>
    </w:r>
    <w:r w:rsidRPr="00FE26B0">
      <w:rPr>
        <w:rFonts w:ascii="Calibri" w:hAnsi="Calibri" w:cs="Calibri"/>
        <w:sz w:val="17"/>
        <w:szCs w:val="17"/>
      </w:rPr>
      <w:fldChar w:fldCharType="end"/>
    </w:r>
    <w:r w:rsidRPr="00FE26B0">
      <w:rPr>
        <w:rFonts w:ascii="Calibri" w:hAnsi="Calibri" w:cs="Calibri"/>
        <w:sz w:val="17"/>
        <w:szCs w:val="17"/>
      </w:rPr>
      <w:t xml:space="preserve"> od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NUMPAGES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B652BB">
      <w:rPr>
        <w:rFonts w:ascii="Calibri" w:hAnsi="Calibri" w:cs="Calibri"/>
        <w:noProof/>
        <w:sz w:val="17"/>
        <w:szCs w:val="17"/>
      </w:rPr>
      <w:t>2</w:t>
    </w:r>
    <w:r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197D" w:rsidRDefault="00EF197D">
      <w:r>
        <w:separator/>
      </w:r>
    </w:p>
  </w:footnote>
  <w:footnote w:type="continuationSeparator" w:id="0">
    <w:p w:rsidR="00EF197D" w:rsidRDefault="00EF1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394" w:rsidRPr="002F2430" w:rsidRDefault="00424394" w:rsidP="00424394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902C14">
      <w:rPr>
        <w:i/>
        <w:sz w:val="16"/>
        <w:szCs w:val="16"/>
      </w:rPr>
      <w:t>D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</w:t>
    </w:r>
    <w:r w:rsidR="00E00C85">
      <w:rPr>
        <w:i/>
        <w:sz w:val="16"/>
        <w:szCs w:val="16"/>
      </w:rPr>
      <w:t xml:space="preserve">               </w:t>
    </w:r>
    <w:r>
      <w:rPr>
        <w:i/>
        <w:sz w:val="16"/>
        <w:szCs w:val="16"/>
      </w:rPr>
      <w:t xml:space="preserve">Ponujeni </w:t>
    </w:r>
    <w:r w:rsidR="002E636C">
      <w:rPr>
        <w:i/>
        <w:sz w:val="16"/>
        <w:szCs w:val="16"/>
      </w:rPr>
      <w:t>delavci</w:t>
    </w:r>
  </w:p>
  <w:p w:rsidR="00424394" w:rsidRDefault="0042439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4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1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1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0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10"/>
  </w:num>
  <w:num w:numId="5">
    <w:abstractNumId w:val="29"/>
  </w:num>
  <w:num w:numId="6">
    <w:abstractNumId w:val="20"/>
  </w:num>
  <w:num w:numId="7">
    <w:abstractNumId w:val="3"/>
  </w:num>
  <w:num w:numId="8">
    <w:abstractNumId w:val="26"/>
  </w:num>
  <w:num w:numId="9">
    <w:abstractNumId w:val="27"/>
  </w:num>
  <w:num w:numId="10">
    <w:abstractNumId w:val="18"/>
  </w:num>
  <w:num w:numId="11">
    <w:abstractNumId w:val="25"/>
  </w:num>
  <w:num w:numId="12">
    <w:abstractNumId w:val="19"/>
  </w:num>
  <w:num w:numId="13">
    <w:abstractNumId w:val="2"/>
  </w:num>
  <w:num w:numId="14">
    <w:abstractNumId w:val="31"/>
  </w:num>
  <w:num w:numId="15">
    <w:abstractNumId w:val="17"/>
  </w:num>
  <w:num w:numId="16">
    <w:abstractNumId w:val="4"/>
  </w:num>
  <w:num w:numId="17">
    <w:abstractNumId w:val="0"/>
  </w:num>
  <w:num w:numId="18">
    <w:abstractNumId w:val="8"/>
  </w:num>
  <w:num w:numId="19">
    <w:abstractNumId w:val="7"/>
  </w:num>
  <w:num w:numId="20">
    <w:abstractNumId w:val="14"/>
  </w:num>
  <w:num w:numId="21">
    <w:abstractNumId w:val="22"/>
  </w:num>
  <w:num w:numId="22">
    <w:abstractNumId w:val="11"/>
  </w:num>
  <w:num w:numId="23">
    <w:abstractNumId w:val="23"/>
  </w:num>
  <w:num w:numId="24">
    <w:abstractNumId w:val="30"/>
  </w:num>
  <w:num w:numId="25">
    <w:abstractNumId w:val="6"/>
  </w:num>
  <w:num w:numId="26">
    <w:abstractNumId w:val="13"/>
  </w:num>
  <w:num w:numId="27">
    <w:abstractNumId w:val="1"/>
  </w:num>
  <w:num w:numId="28">
    <w:abstractNumId w:val="12"/>
  </w:num>
  <w:num w:numId="29">
    <w:abstractNumId w:val="5"/>
  </w:num>
  <w:num w:numId="30">
    <w:abstractNumId w:val="16"/>
  </w:num>
  <w:num w:numId="31">
    <w:abstractNumId w:val="24"/>
  </w:num>
  <w:num w:numId="32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2AE3"/>
    <w:rsid w:val="000145E3"/>
    <w:rsid w:val="000204A1"/>
    <w:rsid w:val="00026408"/>
    <w:rsid w:val="0003517F"/>
    <w:rsid w:val="00037426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853DA"/>
    <w:rsid w:val="000919AF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5F51"/>
    <w:rsid w:val="000D5FF6"/>
    <w:rsid w:val="000D7853"/>
    <w:rsid w:val="000D7E5C"/>
    <w:rsid w:val="000E1CA4"/>
    <w:rsid w:val="000E323E"/>
    <w:rsid w:val="000E3C1A"/>
    <w:rsid w:val="000F3C4F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5EE"/>
    <w:rsid w:val="00117644"/>
    <w:rsid w:val="00121A77"/>
    <w:rsid w:val="00121C3C"/>
    <w:rsid w:val="00125269"/>
    <w:rsid w:val="00126DE5"/>
    <w:rsid w:val="00130274"/>
    <w:rsid w:val="00132EC7"/>
    <w:rsid w:val="00146CB6"/>
    <w:rsid w:val="00153FFD"/>
    <w:rsid w:val="001612CD"/>
    <w:rsid w:val="0016214F"/>
    <w:rsid w:val="00163663"/>
    <w:rsid w:val="00165481"/>
    <w:rsid w:val="001722A4"/>
    <w:rsid w:val="00172F25"/>
    <w:rsid w:val="001807F7"/>
    <w:rsid w:val="00180E11"/>
    <w:rsid w:val="00181C15"/>
    <w:rsid w:val="00184195"/>
    <w:rsid w:val="00184A87"/>
    <w:rsid w:val="00194412"/>
    <w:rsid w:val="0019545D"/>
    <w:rsid w:val="001A22DA"/>
    <w:rsid w:val="001A5E08"/>
    <w:rsid w:val="001A73F3"/>
    <w:rsid w:val="001B0C6A"/>
    <w:rsid w:val="001B21FB"/>
    <w:rsid w:val="001B39BA"/>
    <w:rsid w:val="001C0269"/>
    <w:rsid w:val="001C0DD4"/>
    <w:rsid w:val="001C0FA2"/>
    <w:rsid w:val="001C1B76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36C7"/>
    <w:rsid w:val="00204F10"/>
    <w:rsid w:val="002125DA"/>
    <w:rsid w:val="0021262B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3709C"/>
    <w:rsid w:val="00243B50"/>
    <w:rsid w:val="00243E10"/>
    <w:rsid w:val="002508A9"/>
    <w:rsid w:val="00251B8B"/>
    <w:rsid w:val="00252305"/>
    <w:rsid w:val="002536F9"/>
    <w:rsid w:val="00257389"/>
    <w:rsid w:val="00260065"/>
    <w:rsid w:val="00261AA6"/>
    <w:rsid w:val="00266562"/>
    <w:rsid w:val="002675A2"/>
    <w:rsid w:val="002705D8"/>
    <w:rsid w:val="002710DD"/>
    <w:rsid w:val="0029252E"/>
    <w:rsid w:val="00292C07"/>
    <w:rsid w:val="00294CCE"/>
    <w:rsid w:val="00296019"/>
    <w:rsid w:val="002A1B4D"/>
    <w:rsid w:val="002A4ABF"/>
    <w:rsid w:val="002B28F6"/>
    <w:rsid w:val="002B2C16"/>
    <w:rsid w:val="002B3124"/>
    <w:rsid w:val="002B3815"/>
    <w:rsid w:val="002B3A9E"/>
    <w:rsid w:val="002B3EEE"/>
    <w:rsid w:val="002B47C1"/>
    <w:rsid w:val="002B4BE5"/>
    <w:rsid w:val="002C0E47"/>
    <w:rsid w:val="002C13EA"/>
    <w:rsid w:val="002C6A88"/>
    <w:rsid w:val="002D50E2"/>
    <w:rsid w:val="002E3F6C"/>
    <w:rsid w:val="002E5549"/>
    <w:rsid w:val="002E636C"/>
    <w:rsid w:val="002E6C81"/>
    <w:rsid w:val="002E78F1"/>
    <w:rsid w:val="002F0695"/>
    <w:rsid w:val="002F722C"/>
    <w:rsid w:val="002F73BE"/>
    <w:rsid w:val="002F7C13"/>
    <w:rsid w:val="00301BC6"/>
    <w:rsid w:val="003022F5"/>
    <w:rsid w:val="00304C91"/>
    <w:rsid w:val="00305AD6"/>
    <w:rsid w:val="00312C4C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0DE"/>
    <w:rsid w:val="00377F8C"/>
    <w:rsid w:val="003836A9"/>
    <w:rsid w:val="003855EB"/>
    <w:rsid w:val="003879E7"/>
    <w:rsid w:val="00391B14"/>
    <w:rsid w:val="00393F5C"/>
    <w:rsid w:val="003944AE"/>
    <w:rsid w:val="003947F5"/>
    <w:rsid w:val="0039564D"/>
    <w:rsid w:val="0039565D"/>
    <w:rsid w:val="00397DEB"/>
    <w:rsid w:val="003A0A99"/>
    <w:rsid w:val="003A12D9"/>
    <w:rsid w:val="003A7631"/>
    <w:rsid w:val="003B04F8"/>
    <w:rsid w:val="003C0151"/>
    <w:rsid w:val="003C115D"/>
    <w:rsid w:val="003C32CD"/>
    <w:rsid w:val="003D4270"/>
    <w:rsid w:val="003D453D"/>
    <w:rsid w:val="003D4586"/>
    <w:rsid w:val="003D4CE6"/>
    <w:rsid w:val="003D5EA7"/>
    <w:rsid w:val="003D7DC4"/>
    <w:rsid w:val="003E124B"/>
    <w:rsid w:val="003E4926"/>
    <w:rsid w:val="003E4CEE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394"/>
    <w:rsid w:val="004249DE"/>
    <w:rsid w:val="00431D18"/>
    <w:rsid w:val="00431F0D"/>
    <w:rsid w:val="00433963"/>
    <w:rsid w:val="00433C8A"/>
    <w:rsid w:val="00444686"/>
    <w:rsid w:val="00445872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48F"/>
    <w:rsid w:val="004C188D"/>
    <w:rsid w:val="004D28B3"/>
    <w:rsid w:val="004D28DA"/>
    <w:rsid w:val="004D66B1"/>
    <w:rsid w:val="004D7A8E"/>
    <w:rsid w:val="004E060E"/>
    <w:rsid w:val="004E4766"/>
    <w:rsid w:val="004E4800"/>
    <w:rsid w:val="004F10A2"/>
    <w:rsid w:val="004F26D5"/>
    <w:rsid w:val="00500322"/>
    <w:rsid w:val="005011DF"/>
    <w:rsid w:val="00515626"/>
    <w:rsid w:val="00522A62"/>
    <w:rsid w:val="00526D2B"/>
    <w:rsid w:val="0053318C"/>
    <w:rsid w:val="0053445A"/>
    <w:rsid w:val="00534F7F"/>
    <w:rsid w:val="0054270E"/>
    <w:rsid w:val="00547518"/>
    <w:rsid w:val="005550A3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24DE"/>
    <w:rsid w:val="005960DC"/>
    <w:rsid w:val="00596713"/>
    <w:rsid w:val="00596C94"/>
    <w:rsid w:val="005A13B7"/>
    <w:rsid w:val="005A67D8"/>
    <w:rsid w:val="005B175F"/>
    <w:rsid w:val="005B2052"/>
    <w:rsid w:val="005B3C87"/>
    <w:rsid w:val="005B4455"/>
    <w:rsid w:val="005B4DA2"/>
    <w:rsid w:val="005B5003"/>
    <w:rsid w:val="005B584E"/>
    <w:rsid w:val="005B5A24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0B35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21842"/>
    <w:rsid w:val="00625714"/>
    <w:rsid w:val="00626657"/>
    <w:rsid w:val="00632ACA"/>
    <w:rsid w:val="00636F96"/>
    <w:rsid w:val="006416D6"/>
    <w:rsid w:val="00641ED6"/>
    <w:rsid w:val="006473F9"/>
    <w:rsid w:val="00650445"/>
    <w:rsid w:val="006522D0"/>
    <w:rsid w:val="00656646"/>
    <w:rsid w:val="00657A98"/>
    <w:rsid w:val="006608DD"/>
    <w:rsid w:val="0066229D"/>
    <w:rsid w:val="006638FC"/>
    <w:rsid w:val="006739A6"/>
    <w:rsid w:val="00673AB2"/>
    <w:rsid w:val="006816D1"/>
    <w:rsid w:val="00681E52"/>
    <w:rsid w:val="006860A3"/>
    <w:rsid w:val="0068739E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23AD"/>
    <w:rsid w:val="006D70E4"/>
    <w:rsid w:val="006F272A"/>
    <w:rsid w:val="006F5099"/>
    <w:rsid w:val="00700A18"/>
    <w:rsid w:val="00700A35"/>
    <w:rsid w:val="00702FBA"/>
    <w:rsid w:val="00703318"/>
    <w:rsid w:val="00706FD3"/>
    <w:rsid w:val="0071202E"/>
    <w:rsid w:val="00712A83"/>
    <w:rsid w:val="00713561"/>
    <w:rsid w:val="007135C2"/>
    <w:rsid w:val="007139E6"/>
    <w:rsid w:val="00723985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51DD"/>
    <w:rsid w:val="00797A88"/>
    <w:rsid w:val="007A7B0F"/>
    <w:rsid w:val="007A7B90"/>
    <w:rsid w:val="007B1DBF"/>
    <w:rsid w:val="007B2CE8"/>
    <w:rsid w:val="007B3B67"/>
    <w:rsid w:val="007B564C"/>
    <w:rsid w:val="007B5E7C"/>
    <w:rsid w:val="007B73B9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21852"/>
    <w:rsid w:val="008231BF"/>
    <w:rsid w:val="00823F2E"/>
    <w:rsid w:val="00825580"/>
    <w:rsid w:val="00826CC8"/>
    <w:rsid w:val="008312D9"/>
    <w:rsid w:val="00831CAA"/>
    <w:rsid w:val="00832AC3"/>
    <w:rsid w:val="00832ECE"/>
    <w:rsid w:val="008348F9"/>
    <w:rsid w:val="008353AE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05E1"/>
    <w:rsid w:val="00856E51"/>
    <w:rsid w:val="00863413"/>
    <w:rsid w:val="00864DE9"/>
    <w:rsid w:val="0086585A"/>
    <w:rsid w:val="00872EDC"/>
    <w:rsid w:val="00880611"/>
    <w:rsid w:val="008807DF"/>
    <w:rsid w:val="008811B3"/>
    <w:rsid w:val="008823DC"/>
    <w:rsid w:val="0088627D"/>
    <w:rsid w:val="008901F0"/>
    <w:rsid w:val="00890BB3"/>
    <w:rsid w:val="0089175B"/>
    <w:rsid w:val="00892742"/>
    <w:rsid w:val="00892AA5"/>
    <w:rsid w:val="008972CC"/>
    <w:rsid w:val="008A0867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72F8"/>
    <w:rsid w:val="008D246F"/>
    <w:rsid w:val="008D463D"/>
    <w:rsid w:val="008D4CD5"/>
    <w:rsid w:val="008D4E8B"/>
    <w:rsid w:val="008D6F8F"/>
    <w:rsid w:val="008E2887"/>
    <w:rsid w:val="008E4DB9"/>
    <w:rsid w:val="008E65BF"/>
    <w:rsid w:val="008E6BBF"/>
    <w:rsid w:val="008E6C9C"/>
    <w:rsid w:val="008E7C17"/>
    <w:rsid w:val="009005D3"/>
    <w:rsid w:val="00900808"/>
    <w:rsid w:val="00900E5D"/>
    <w:rsid w:val="009022BE"/>
    <w:rsid w:val="00902C14"/>
    <w:rsid w:val="0090729F"/>
    <w:rsid w:val="009072F9"/>
    <w:rsid w:val="009100FC"/>
    <w:rsid w:val="009112C5"/>
    <w:rsid w:val="0092233B"/>
    <w:rsid w:val="00931474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59DC"/>
    <w:rsid w:val="0096660B"/>
    <w:rsid w:val="00967BDC"/>
    <w:rsid w:val="009720AE"/>
    <w:rsid w:val="00972E4D"/>
    <w:rsid w:val="00973782"/>
    <w:rsid w:val="00973879"/>
    <w:rsid w:val="00975BF1"/>
    <w:rsid w:val="009851A8"/>
    <w:rsid w:val="009941A7"/>
    <w:rsid w:val="009954FA"/>
    <w:rsid w:val="009A3768"/>
    <w:rsid w:val="009A5E2C"/>
    <w:rsid w:val="009A65B7"/>
    <w:rsid w:val="009A69A3"/>
    <w:rsid w:val="009A771A"/>
    <w:rsid w:val="009A79FD"/>
    <w:rsid w:val="009B0CC4"/>
    <w:rsid w:val="009B3589"/>
    <w:rsid w:val="009B42FE"/>
    <w:rsid w:val="009B49E0"/>
    <w:rsid w:val="009B6D43"/>
    <w:rsid w:val="009C0373"/>
    <w:rsid w:val="009C07E2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39D6"/>
    <w:rsid w:val="00A44592"/>
    <w:rsid w:val="00A445F5"/>
    <w:rsid w:val="00A468A0"/>
    <w:rsid w:val="00A47068"/>
    <w:rsid w:val="00A523AD"/>
    <w:rsid w:val="00A613E3"/>
    <w:rsid w:val="00A619B4"/>
    <w:rsid w:val="00A64C2C"/>
    <w:rsid w:val="00A7784A"/>
    <w:rsid w:val="00A80516"/>
    <w:rsid w:val="00A8051C"/>
    <w:rsid w:val="00A809CB"/>
    <w:rsid w:val="00A81355"/>
    <w:rsid w:val="00A830D6"/>
    <w:rsid w:val="00A84FB9"/>
    <w:rsid w:val="00A85531"/>
    <w:rsid w:val="00A86B9D"/>
    <w:rsid w:val="00A9050D"/>
    <w:rsid w:val="00A90664"/>
    <w:rsid w:val="00A9089D"/>
    <w:rsid w:val="00A9378E"/>
    <w:rsid w:val="00A967F7"/>
    <w:rsid w:val="00AA1ACF"/>
    <w:rsid w:val="00AA49A8"/>
    <w:rsid w:val="00AA4F64"/>
    <w:rsid w:val="00AA5F6F"/>
    <w:rsid w:val="00AA719F"/>
    <w:rsid w:val="00AA7288"/>
    <w:rsid w:val="00AB21E0"/>
    <w:rsid w:val="00AB315D"/>
    <w:rsid w:val="00AB4115"/>
    <w:rsid w:val="00AB6E7B"/>
    <w:rsid w:val="00AC4B37"/>
    <w:rsid w:val="00AC5914"/>
    <w:rsid w:val="00AD6B7B"/>
    <w:rsid w:val="00AD7066"/>
    <w:rsid w:val="00AD7874"/>
    <w:rsid w:val="00AE04DE"/>
    <w:rsid w:val="00AE31B9"/>
    <w:rsid w:val="00AE5AB8"/>
    <w:rsid w:val="00AE5D9F"/>
    <w:rsid w:val="00AE61EE"/>
    <w:rsid w:val="00AE6639"/>
    <w:rsid w:val="00AE73D8"/>
    <w:rsid w:val="00AF0CB3"/>
    <w:rsid w:val="00AF4D09"/>
    <w:rsid w:val="00AF4E75"/>
    <w:rsid w:val="00B037BB"/>
    <w:rsid w:val="00B07831"/>
    <w:rsid w:val="00B07C91"/>
    <w:rsid w:val="00B07CEF"/>
    <w:rsid w:val="00B11F26"/>
    <w:rsid w:val="00B1352D"/>
    <w:rsid w:val="00B17FA5"/>
    <w:rsid w:val="00B227CA"/>
    <w:rsid w:val="00B2294A"/>
    <w:rsid w:val="00B27022"/>
    <w:rsid w:val="00B316CC"/>
    <w:rsid w:val="00B329F0"/>
    <w:rsid w:val="00B34188"/>
    <w:rsid w:val="00B359F6"/>
    <w:rsid w:val="00B36279"/>
    <w:rsid w:val="00B45078"/>
    <w:rsid w:val="00B50C56"/>
    <w:rsid w:val="00B54F87"/>
    <w:rsid w:val="00B554FF"/>
    <w:rsid w:val="00B601B5"/>
    <w:rsid w:val="00B62518"/>
    <w:rsid w:val="00B639CD"/>
    <w:rsid w:val="00B63C31"/>
    <w:rsid w:val="00B64A1B"/>
    <w:rsid w:val="00B652BB"/>
    <w:rsid w:val="00B65A25"/>
    <w:rsid w:val="00B7121D"/>
    <w:rsid w:val="00B73435"/>
    <w:rsid w:val="00B80B9D"/>
    <w:rsid w:val="00B81F0C"/>
    <w:rsid w:val="00B82851"/>
    <w:rsid w:val="00B87048"/>
    <w:rsid w:val="00B92BAF"/>
    <w:rsid w:val="00BA0EAB"/>
    <w:rsid w:val="00BA1629"/>
    <w:rsid w:val="00BA24BE"/>
    <w:rsid w:val="00BA516F"/>
    <w:rsid w:val="00BB040A"/>
    <w:rsid w:val="00BB1383"/>
    <w:rsid w:val="00BB24D0"/>
    <w:rsid w:val="00BB62B5"/>
    <w:rsid w:val="00BB6F40"/>
    <w:rsid w:val="00BC4224"/>
    <w:rsid w:val="00BC4E37"/>
    <w:rsid w:val="00BC7B4D"/>
    <w:rsid w:val="00BD026B"/>
    <w:rsid w:val="00BD066F"/>
    <w:rsid w:val="00BD1962"/>
    <w:rsid w:val="00BD2AD6"/>
    <w:rsid w:val="00BD3ECF"/>
    <w:rsid w:val="00BD575B"/>
    <w:rsid w:val="00BD5AF6"/>
    <w:rsid w:val="00BE01B4"/>
    <w:rsid w:val="00BE1851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4EED"/>
    <w:rsid w:val="00C407E4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636"/>
    <w:rsid w:val="00C67ECB"/>
    <w:rsid w:val="00C76872"/>
    <w:rsid w:val="00C81276"/>
    <w:rsid w:val="00C821CE"/>
    <w:rsid w:val="00C827CD"/>
    <w:rsid w:val="00C83707"/>
    <w:rsid w:val="00C84CA3"/>
    <w:rsid w:val="00C9197E"/>
    <w:rsid w:val="00C91D4D"/>
    <w:rsid w:val="00C94BE3"/>
    <w:rsid w:val="00C95135"/>
    <w:rsid w:val="00CA2ED8"/>
    <w:rsid w:val="00CA3A64"/>
    <w:rsid w:val="00CA4E94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383F"/>
    <w:rsid w:val="00CE4DAE"/>
    <w:rsid w:val="00CE5A65"/>
    <w:rsid w:val="00CE64D4"/>
    <w:rsid w:val="00CF172E"/>
    <w:rsid w:val="00CF23F2"/>
    <w:rsid w:val="00CF2EC4"/>
    <w:rsid w:val="00CF3E5A"/>
    <w:rsid w:val="00D00FEF"/>
    <w:rsid w:val="00D04F20"/>
    <w:rsid w:val="00D05BE9"/>
    <w:rsid w:val="00D05DDA"/>
    <w:rsid w:val="00D15EC3"/>
    <w:rsid w:val="00D16471"/>
    <w:rsid w:val="00D1680E"/>
    <w:rsid w:val="00D2259A"/>
    <w:rsid w:val="00D255A1"/>
    <w:rsid w:val="00D40FBA"/>
    <w:rsid w:val="00D42B0C"/>
    <w:rsid w:val="00D471BF"/>
    <w:rsid w:val="00D520FD"/>
    <w:rsid w:val="00D53B44"/>
    <w:rsid w:val="00D54B19"/>
    <w:rsid w:val="00D60F9E"/>
    <w:rsid w:val="00D635D1"/>
    <w:rsid w:val="00D63AAB"/>
    <w:rsid w:val="00D65648"/>
    <w:rsid w:val="00D65886"/>
    <w:rsid w:val="00D6754C"/>
    <w:rsid w:val="00D75718"/>
    <w:rsid w:val="00D81E9C"/>
    <w:rsid w:val="00D835F3"/>
    <w:rsid w:val="00D83731"/>
    <w:rsid w:val="00D84790"/>
    <w:rsid w:val="00D8517B"/>
    <w:rsid w:val="00D860A7"/>
    <w:rsid w:val="00D90590"/>
    <w:rsid w:val="00D91032"/>
    <w:rsid w:val="00D93045"/>
    <w:rsid w:val="00D9790C"/>
    <w:rsid w:val="00D97E7E"/>
    <w:rsid w:val="00DA0ACF"/>
    <w:rsid w:val="00DA305B"/>
    <w:rsid w:val="00DA67CF"/>
    <w:rsid w:val="00DB3FFC"/>
    <w:rsid w:val="00DB5929"/>
    <w:rsid w:val="00DC02CD"/>
    <w:rsid w:val="00DC1C47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44CA"/>
    <w:rsid w:val="00E00C85"/>
    <w:rsid w:val="00E06976"/>
    <w:rsid w:val="00E0731B"/>
    <w:rsid w:val="00E119F2"/>
    <w:rsid w:val="00E127E2"/>
    <w:rsid w:val="00E139B6"/>
    <w:rsid w:val="00E2258A"/>
    <w:rsid w:val="00E2709C"/>
    <w:rsid w:val="00E33321"/>
    <w:rsid w:val="00E333F3"/>
    <w:rsid w:val="00E35A10"/>
    <w:rsid w:val="00E4115A"/>
    <w:rsid w:val="00E415BC"/>
    <w:rsid w:val="00E41A0D"/>
    <w:rsid w:val="00E51409"/>
    <w:rsid w:val="00E5441F"/>
    <w:rsid w:val="00E60899"/>
    <w:rsid w:val="00E61571"/>
    <w:rsid w:val="00E65E28"/>
    <w:rsid w:val="00E73F61"/>
    <w:rsid w:val="00E74D28"/>
    <w:rsid w:val="00E74D94"/>
    <w:rsid w:val="00E80079"/>
    <w:rsid w:val="00E80C74"/>
    <w:rsid w:val="00E87E33"/>
    <w:rsid w:val="00E905E7"/>
    <w:rsid w:val="00E908A1"/>
    <w:rsid w:val="00E96600"/>
    <w:rsid w:val="00EA3365"/>
    <w:rsid w:val="00EA4E6A"/>
    <w:rsid w:val="00EA5C7A"/>
    <w:rsid w:val="00EA5CBC"/>
    <w:rsid w:val="00EA65A2"/>
    <w:rsid w:val="00EB1C5E"/>
    <w:rsid w:val="00EB2B44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F197D"/>
    <w:rsid w:val="00EF2F23"/>
    <w:rsid w:val="00EF5019"/>
    <w:rsid w:val="00EF5CC3"/>
    <w:rsid w:val="00EF5EA9"/>
    <w:rsid w:val="00F00434"/>
    <w:rsid w:val="00F075FB"/>
    <w:rsid w:val="00F10A17"/>
    <w:rsid w:val="00F12432"/>
    <w:rsid w:val="00F12D27"/>
    <w:rsid w:val="00F1444F"/>
    <w:rsid w:val="00F154DC"/>
    <w:rsid w:val="00F21BA7"/>
    <w:rsid w:val="00F226D3"/>
    <w:rsid w:val="00F24789"/>
    <w:rsid w:val="00F25D68"/>
    <w:rsid w:val="00F27110"/>
    <w:rsid w:val="00F30637"/>
    <w:rsid w:val="00F32AD0"/>
    <w:rsid w:val="00F33157"/>
    <w:rsid w:val="00F409CC"/>
    <w:rsid w:val="00F45DC2"/>
    <w:rsid w:val="00F47E97"/>
    <w:rsid w:val="00F51BE8"/>
    <w:rsid w:val="00F51E0E"/>
    <w:rsid w:val="00F53DA0"/>
    <w:rsid w:val="00F54F9B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62E2"/>
    <w:rsid w:val="00F865FD"/>
    <w:rsid w:val="00F86CD8"/>
    <w:rsid w:val="00F90D77"/>
    <w:rsid w:val="00F95319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3FE1910B"/>
  <w15:docId w15:val="{7DF4EB41-2267-462E-9603-11BCF28D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0FEF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uiPriority w:val="99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F22E0-78CB-45B8-A77F-96A51E946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217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Andrej Boršič</cp:lastModifiedBy>
  <cp:revision>49</cp:revision>
  <cp:lastPrinted>2018-12-07T06:41:00Z</cp:lastPrinted>
  <dcterms:created xsi:type="dcterms:W3CDTF">2019-02-21T06:09:00Z</dcterms:created>
  <dcterms:modified xsi:type="dcterms:W3CDTF">2021-03-11T12:24:00Z</dcterms:modified>
</cp:coreProperties>
</file>